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285" w:rsidRPr="00933BB0" w:rsidRDefault="00BF3285" w:rsidP="00B36608">
      <w:pPr>
        <w:spacing w:before="120" w:after="0"/>
        <w:rPr>
          <w:rFonts w:ascii="Verdana" w:hAnsi="Verdana" w:cs="Verdana"/>
          <w:b/>
          <w:bCs/>
          <w:lang w:val="de-DE"/>
        </w:rPr>
      </w:pPr>
      <w:r w:rsidRPr="00933BB0">
        <w:rPr>
          <w:rFonts w:ascii="Verdana" w:hAnsi="Verdana" w:cs="Verdana"/>
          <w:b/>
          <w:bCs/>
          <w:lang w:val="de-DE"/>
        </w:rPr>
        <w:t>An das Sprachenzentrum der Freien Universität Bozen</w:t>
      </w:r>
    </w:p>
    <w:p w:rsidR="00BF3285" w:rsidRPr="00933BB0" w:rsidRDefault="00BF3285" w:rsidP="00B36608">
      <w:pPr>
        <w:spacing w:before="120" w:after="0"/>
        <w:rPr>
          <w:rFonts w:ascii="Verdana" w:hAnsi="Verdana" w:cs="Verdana"/>
          <w:b/>
          <w:bCs/>
          <w:lang w:val="it-IT"/>
        </w:rPr>
      </w:pPr>
      <w:r w:rsidRPr="00933BB0">
        <w:rPr>
          <w:rFonts w:ascii="Verdana" w:hAnsi="Verdana" w:cs="Verdana"/>
          <w:b/>
          <w:bCs/>
          <w:lang w:val="it-IT"/>
        </w:rPr>
        <w:t>Al Centro linguistico della Libera Università di Bolzano</w:t>
      </w:r>
    </w:p>
    <w:p w:rsidR="00BF3285" w:rsidRPr="00933BB0" w:rsidRDefault="00BF3285" w:rsidP="00B36608">
      <w:pPr>
        <w:spacing w:before="120" w:after="0"/>
        <w:rPr>
          <w:rFonts w:ascii="Verdana" w:hAnsi="Verdana" w:cs="Verdana"/>
          <w:b/>
          <w:bCs/>
        </w:rPr>
      </w:pPr>
      <w:r w:rsidRPr="00933BB0">
        <w:rPr>
          <w:rFonts w:ascii="Verdana" w:hAnsi="Verdana" w:cs="Verdana"/>
          <w:b/>
          <w:bCs/>
        </w:rPr>
        <w:t>Language Centre of the Free University of Bolzano/Bozen</w:t>
      </w:r>
    </w:p>
    <w:p w:rsidR="00BF3285" w:rsidRPr="00C169B7" w:rsidRDefault="00BF3285" w:rsidP="00B36608">
      <w:pPr>
        <w:spacing w:before="120" w:after="0"/>
        <w:rPr>
          <w:rFonts w:ascii="Verdana" w:hAnsi="Verdana" w:cs="Verdana"/>
          <w:b/>
          <w:bCs/>
        </w:rPr>
      </w:pPr>
    </w:p>
    <w:p w:rsidR="00BF3285" w:rsidRPr="000629E3" w:rsidRDefault="00BF3285" w:rsidP="00907EFE">
      <w:pPr>
        <w:spacing w:before="120" w:after="0"/>
        <w:rPr>
          <w:rFonts w:ascii="Verdana" w:hAnsi="Verdana" w:cs="Verdana"/>
          <w:b/>
          <w:bCs/>
          <w:lang w:val="it-IT"/>
        </w:rPr>
      </w:pPr>
      <w:r w:rsidRPr="000629E3">
        <w:rPr>
          <w:rFonts w:ascii="Verdana" w:hAnsi="Verdana" w:cs="Verdana"/>
          <w:b/>
          <w:bCs/>
          <w:lang w:val="de-DE"/>
        </w:rPr>
        <w:t xml:space="preserve">Kurse – Titel zur Eintragung in die 2. </w:t>
      </w:r>
      <w:r w:rsidRPr="000629E3">
        <w:rPr>
          <w:rFonts w:ascii="Verdana" w:hAnsi="Verdana" w:cs="Verdana"/>
          <w:b/>
          <w:bCs/>
          <w:lang w:val="it-IT"/>
        </w:rPr>
        <w:t xml:space="preserve">Gruppe der Schulranglisten (Grundschule) </w:t>
      </w:r>
    </w:p>
    <w:p w:rsidR="00BF3285" w:rsidRPr="007F20B4" w:rsidRDefault="00BF3285" w:rsidP="007F20B4">
      <w:pPr>
        <w:spacing w:before="120" w:after="0"/>
        <w:rPr>
          <w:rFonts w:ascii="Verdana" w:hAnsi="Verdana" w:cs="Verdana"/>
          <w:b/>
          <w:bCs/>
          <w:lang w:val="it-IT"/>
        </w:rPr>
      </w:pPr>
      <w:r w:rsidRPr="007F20B4">
        <w:rPr>
          <w:rFonts w:ascii="Verdana" w:hAnsi="Verdana" w:cs="Verdana"/>
          <w:b/>
          <w:bCs/>
          <w:lang w:val="it-IT"/>
        </w:rPr>
        <w:t xml:space="preserve">Percorsi - titolo valido </w:t>
      </w:r>
      <w:r>
        <w:rPr>
          <w:rFonts w:ascii="Verdana" w:hAnsi="Verdana" w:cs="Verdana"/>
          <w:b/>
          <w:bCs/>
          <w:lang w:val="it-IT"/>
        </w:rPr>
        <w:t xml:space="preserve">- </w:t>
      </w:r>
      <w:r w:rsidRPr="007F20B4">
        <w:rPr>
          <w:rFonts w:ascii="Verdana" w:hAnsi="Verdana" w:cs="Verdana"/>
          <w:b/>
          <w:bCs/>
          <w:lang w:val="it-IT"/>
        </w:rPr>
        <w:t>2</w:t>
      </w:r>
      <w:r w:rsidRPr="007F20B4">
        <w:rPr>
          <w:rFonts w:ascii="Verdana" w:hAnsi="Verdana" w:cs="Verdana"/>
          <w:b/>
          <w:bCs/>
          <w:vertAlign w:val="superscript"/>
          <w:lang w:val="it-IT"/>
        </w:rPr>
        <w:t>a</w:t>
      </w:r>
      <w:r w:rsidRPr="007F20B4">
        <w:rPr>
          <w:rFonts w:ascii="Verdana" w:hAnsi="Verdana" w:cs="Verdana"/>
          <w:b/>
          <w:bCs/>
          <w:lang w:val="it-IT"/>
        </w:rPr>
        <w:t xml:space="preserve"> fascia graduatorie d’istituto (scuola primaria)</w:t>
      </w:r>
    </w:p>
    <w:p w:rsidR="00BF3285" w:rsidRPr="000629E3" w:rsidRDefault="00BF3285" w:rsidP="007F20B4">
      <w:pPr>
        <w:spacing w:before="120" w:after="0"/>
        <w:rPr>
          <w:rFonts w:ascii="Verdana" w:hAnsi="Verdana" w:cs="Verdana"/>
          <w:b/>
          <w:bCs/>
          <w:lang w:val="it-IT"/>
        </w:rPr>
      </w:pPr>
      <w:r w:rsidRPr="000629E3">
        <w:rPr>
          <w:rFonts w:ascii="Verdana" w:hAnsi="Verdana" w:cs="Verdana"/>
          <w:b/>
          <w:bCs/>
          <w:lang w:val="it-IT"/>
        </w:rPr>
        <w:t>Erhebung der Englischkompetenzen</w:t>
      </w:r>
      <w:r>
        <w:rPr>
          <w:rFonts w:ascii="Verdana" w:hAnsi="Verdana" w:cs="Verdana"/>
          <w:b/>
          <w:bCs/>
          <w:lang w:val="it-IT"/>
        </w:rPr>
        <w:t xml:space="preserve"> - </w:t>
      </w:r>
      <w:r w:rsidRPr="000629E3">
        <w:rPr>
          <w:rFonts w:ascii="Verdana" w:hAnsi="Verdana" w:cs="Verdana"/>
          <w:b/>
          <w:bCs/>
          <w:lang w:val="it-IT"/>
        </w:rPr>
        <w:t>Rilevazione competenza linguistica inglese</w:t>
      </w:r>
    </w:p>
    <w:p w:rsidR="00BF3285" w:rsidRPr="00907EFE" w:rsidRDefault="00BF3285" w:rsidP="00B36608">
      <w:pPr>
        <w:spacing w:before="120" w:after="0"/>
        <w:rPr>
          <w:rFonts w:ascii="Verdana" w:hAnsi="Verdana" w:cs="Verdana"/>
          <w:b/>
          <w:bCs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19"/>
      </w:tblGrid>
      <w:tr w:rsidR="00BF3285" w:rsidRPr="00C67406">
        <w:tc>
          <w:tcPr>
            <w:tcW w:w="10016" w:type="dxa"/>
          </w:tcPr>
          <w:p w:rsidR="00BF3285" w:rsidRPr="000629E3" w:rsidRDefault="00BF3285" w:rsidP="000629E3">
            <w:pPr>
              <w:spacing w:before="120" w:after="0"/>
              <w:ind w:right="740"/>
              <w:rPr>
                <w:rFonts w:ascii="Verdana" w:hAnsi="Verdana" w:cs="Verdana"/>
                <w:sz w:val="20"/>
                <w:szCs w:val="20"/>
                <w:lang w:val="it-IT"/>
              </w:rPr>
            </w:pPr>
          </w:p>
          <w:p w:rsidR="00BF3285" w:rsidRPr="000629E3" w:rsidRDefault="00BF3285" w:rsidP="000629E3">
            <w:pPr>
              <w:spacing w:before="120" w:after="0"/>
              <w:ind w:right="740"/>
              <w:rPr>
                <w:rFonts w:ascii="Verdana" w:hAnsi="Verdana" w:cs="Verdana"/>
                <w:sz w:val="20"/>
                <w:szCs w:val="20"/>
                <w:lang w:val="it-IT"/>
              </w:rPr>
            </w:pPr>
            <w:r w:rsidRPr="000629E3">
              <w:rPr>
                <w:rFonts w:ascii="Verdana" w:hAnsi="Verdana" w:cs="Verdana"/>
                <w:sz w:val="20"/>
                <w:szCs w:val="20"/>
                <w:lang w:val="it-IT"/>
              </w:rPr>
              <w:t>Vorname – Nome – Name: _________________________________________</w:t>
            </w:r>
          </w:p>
          <w:p w:rsidR="00BF3285" w:rsidRPr="000629E3" w:rsidRDefault="00BF3285" w:rsidP="000629E3">
            <w:pPr>
              <w:spacing w:before="120" w:after="0"/>
              <w:ind w:right="740"/>
              <w:rPr>
                <w:rFonts w:ascii="Verdana" w:hAnsi="Verdana" w:cs="Verdana"/>
                <w:sz w:val="20"/>
                <w:szCs w:val="20"/>
                <w:lang w:val="it-IT"/>
              </w:rPr>
            </w:pPr>
          </w:p>
          <w:p w:rsidR="00BF3285" w:rsidRPr="000629E3" w:rsidRDefault="00BF3285" w:rsidP="000629E3">
            <w:pPr>
              <w:spacing w:before="120" w:after="0"/>
              <w:ind w:right="740"/>
              <w:rPr>
                <w:rFonts w:ascii="Verdana" w:hAnsi="Verdana" w:cs="Verdana"/>
                <w:sz w:val="20"/>
                <w:szCs w:val="20"/>
                <w:lang w:val="it-IT"/>
              </w:rPr>
            </w:pPr>
            <w:r w:rsidRPr="000629E3">
              <w:rPr>
                <w:rFonts w:ascii="Verdana" w:hAnsi="Verdana" w:cs="Verdana"/>
                <w:sz w:val="20"/>
                <w:szCs w:val="20"/>
                <w:lang w:val="it-IT"/>
              </w:rPr>
              <w:t>Nachname – Cognome – Surname: ___________________________________</w:t>
            </w:r>
          </w:p>
          <w:p w:rsidR="00BF3285" w:rsidRPr="000629E3" w:rsidRDefault="00BF3285" w:rsidP="000629E3">
            <w:pPr>
              <w:spacing w:before="120" w:after="0"/>
              <w:rPr>
                <w:rFonts w:ascii="Verdana" w:hAnsi="Verdana" w:cs="Verdana"/>
                <w:sz w:val="20"/>
                <w:szCs w:val="20"/>
                <w:lang w:val="it-IT"/>
              </w:rPr>
            </w:pPr>
          </w:p>
        </w:tc>
      </w:tr>
      <w:tr w:rsidR="00BF3285" w:rsidRPr="00C169B7">
        <w:tc>
          <w:tcPr>
            <w:tcW w:w="10016" w:type="dxa"/>
          </w:tcPr>
          <w:p w:rsidR="00BF3285" w:rsidRPr="000629E3" w:rsidRDefault="00BF3285" w:rsidP="000629E3">
            <w:pPr>
              <w:spacing w:before="120" w:after="0"/>
              <w:rPr>
                <w:rFonts w:ascii="Verdana" w:hAnsi="Verdana" w:cs="Verdana"/>
                <w:sz w:val="20"/>
                <w:szCs w:val="20"/>
                <w:lang w:val="de-DE"/>
              </w:rPr>
            </w:pP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t>Ich besitze folgendes, international anerkanntes, Sprachzertifikat laut GER in allen 4 Kompetenzbereichen in Englisch (vgl. dazu die „Liste anerkannten Sprachzertifikate“):</w:t>
            </w:r>
          </w:p>
          <w:bookmarkStart w:id="0" w:name="Kontrollkästchen1"/>
          <w:p w:rsidR="00BF3285" w:rsidRPr="000629E3" w:rsidRDefault="00BF3285" w:rsidP="000629E3">
            <w:pPr>
              <w:tabs>
                <w:tab w:val="left" w:pos="1620"/>
                <w:tab w:val="left" w:pos="3420"/>
                <w:tab w:val="left" w:pos="5040"/>
                <w:tab w:val="left" w:pos="6840"/>
                <w:tab w:val="left" w:pos="8490"/>
              </w:tabs>
              <w:spacing w:before="120" w:after="0"/>
              <w:rPr>
                <w:rFonts w:ascii="Verdana" w:hAnsi="Verdana" w:cs="Verdana"/>
                <w:sz w:val="20"/>
                <w:szCs w:val="20"/>
                <w:lang w:val="de-DE"/>
              </w:rPr>
            </w:pP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instrText xml:space="preserve"> FORMCHECKBOX </w:instrText>
            </w: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</w: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fldChar w:fldCharType="end"/>
            </w:r>
            <w:bookmarkEnd w:id="0"/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t xml:space="preserve"> A1</w:t>
            </w: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tab/>
            </w:r>
            <w:bookmarkStart w:id="1" w:name="Kontrollkästchen2"/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instrText xml:space="preserve"> FORMCHECKBOX </w:instrText>
            </w: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</w: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fldChar w:fldCharType="end"/>
            </w:r>
            <w:bookmarkEnd w:id="1"/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t xml:space="preserve"> A2</w:t>
            </w: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tab/>
            </w:r>
            <w:bookmarkStart w:id="2" w:name="Kontrollkästchen3"/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instrText xml:space="preserve"> FORMCHECKBOX </w:instrText>
            </w: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</w: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fldChar w:fldCharType="end"/>
            </w:r>
            <w:bookmarkEnd w:id="2"/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t xml:space="preserve"> B1</w:t>
            </w: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tab/>
            </w:r>
            <w:bookmarkStart w:id="3" w:name="Kontrollkästchen4"/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instrText xml:space="preserve"> FORMCHECKBOX </w:instrText>
            </w: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</w: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fldChar w:fldCharType="end"/>
            </w:r>
            <w:bookmarkEnd w:id="3"/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t xml:space="preserve"> B2</w:t>
            </w: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tab/>
            </w:r>
            <w:bookmarkStart w:id="4" w:name="Kontrollkästchen5"/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instrText xml:space="preserve"> FORMCHECKBOX </w:instrText>
            </w: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</w: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fldChar w:fldCharType="end"/>
            </w:r>
            <w:bookmarkEnd w:id="4"/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t xml:space="preserve"> C1</w:t>
            </w: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tab/>
            </w:r>
            <w:bookmarkStart w:id="5" w:name="Kontrollkästchen6"/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instrText xml:space="preserve"> FORMCHECKBOX </w:instrText>
            </w: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</w: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fldChar w:fldCharType="end"/>
            </w:r>
            <w:bookmarkEnd w:id="5"/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t xml:space="preserve"> C2</w:t>
            </w:r>
          </w:p>
          <w:p w:rsidR="00BF3285" w:rsidRPr="000629E3" w:rsidRDefault="00BF3285" w:rsidP="000629E3">
            <w:pPr>
              <w:spacing w:before="120" w:after="0"/>
              <w:rPr>
                <w:rFonts w:ascii="Verdana" w:hAnsi="Verdana" w:cs="Verdana"/>
                <w:sz w:val="20"/>
                <w:szCs w:val="20"/>
                <w:lang w:val="de-DE"/>
              </w:rPr>
            </w:pPr>
          </w:p>
          <w:p w:rsidR="00BF3285" w:rsidRPr="000629E3" w:rsidRDefault="00BF3285" w:rsidP="000629E3">
            <w:pPr>
              <w:tabs>
                <w:tab w:val="right" w:pos="10440"/>
              </w:tabs>
              <w:spacing w:before="120" w:after="0"/>
              <w:rPr>
                <w:rFonts w:ascii="Verdana" w:hAnsi="Verdana" w:cs="Verdana"/>
                <w:sz w:val="20"/>
                <w:szCs w:val="20"/>
                <w:lang w:val="de-DE"/>
              </w:rPr>
            </w:pP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t xml:space="preserve">Bezeichnung des Zertifikats und evtl. Anmerkungen: …………………………………………………………..………… </w:t>
            </w:r>
          </w:p>
          <w:p w:rsidR="00BF3285" w:rsidRPr="000629E3" w:rsidRDefault="00BF3285" w:rsidP="000629E3">
            <w:pPr>
              <w:tabs>
                <w:tab w:val="right" w:pos="10440"/>
              </w:tabs>
              <w:spacing w:before="120" w:after="0"/>
              <w:rPr>
                <w:rFonts w:ascii="Verdana" w:hAnsi="Verdana" w:cs="Verdana"/>
                <w:sz w:val="20"/>
                <w:szCs w:val="20"/>
                <w:lang w:val="de-DE"/>
              </w:rPr>
            </w:pP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……………………………………………………………………………………………………………………………………………………………..</w:t>
            </w:r>
          </w:p>
          <w:p w:rsidR="00BF3285" w:rsidRPr="000629E3" w:rsidRDefault="00BF3285" w:rsidP="000629E3">
            <w:pPr>
              <w:tabs>
                <w:tab w:val="right" w:pos="10440"/>
              </w:tabs>
              <w:spacing w:before="120" w:after="0"/>
              <w:rPr>
                <w:rFonts w:ascii="Verdana" w:hAnsi="Verdana" w:cs="Verdana"/>
                <w:sz w:val="20"/>
                <w:szCs w:val="20"/>
                <w:lang w:val="de-DE"/>
              </w:rPr>
            </w:pPr>
            <w:r w:rsidRPr="000629E3">
              <w:rPr>
                <w:rFonts w:ascii="Verdana" w:hAnsi="Verdana" w:cs="Verdana"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……………………………………………………………………………………………………………………………………………………………..</w:t>
            </w:r>
          </w:p>
          <w:p w:rsidR="00BF3285" w:rsidRPr="000629E3" w:rsidRDefault="00BF3285" w:rsidP="000629E3">
            <w:pPr>
              <w:spacing w:before="120" w:after="0"/>
              <w:ind w:right="740"/>
              <w:rPr>
                <w:rFonts w:ascii="Verdana" w:hAnsi="Verdana" w:cs="Verdana"/>
                <w:sz w:val="20"/>
                <w:szCs w:val="20"/>
                <w:lang w:val="de-DE"/>
              </w:rPr>
            </w:pPr>
          </w:p>
        </w:tc>
      </w:tr>
    </w:tbl>
    <w:p w:rsidR="00BF3285" w:rsidRPr="000C64D8" w:rsidRDefault="00BF3285" w:rsidP="00B36608">
      <w:pPr>
        <w:spacing w:before="120" w:after="0"/>
        <w:rPr>
          <w:rFonts w:ascii="Verdana" w:hAnsi="Verdana" w:cs="Verdana"/>
          <w:lang w:val="de-DE"/>
        </w:rPr>
      </w:pPr>
    </w:p>
    <w:p w:rsidR="00BF3285" w:rsidRPr="000C64D8" w:rsidRDefault="00BF3285" w:rsidP="00B36608">
      <w:pPr>
        <w:spacing w:before="120" w:after="0"/>
        <w:rPr>
          <w:rFonts w:ascii="Verdana" w:hAnsi="Verdana" w:cs="Verdana"/>
          <w:lang w:val="de-DE"/>
        </w:rPr>
      </w:pPr>
      <w:r w:rsidRPr="000C64D8">
        <w:rPr>
          <w:rFonts w:ascii="Verdana" w:hAnsi="Verdana" w:cs="Verdana"/>
          <w:b/>
          <w:bCs/>
          <w:u w:val="single"/>
          <w:lang w:val="de-DE"/>
        </w:rPr>
        <w:t>Anmerkung:</w:t>
      </w:r>
      <w:r>
        <w:rPr>
          <w:rFonts w:ascii="Verdana" w:hAnsi="Verdana" w:cs="Verdana"/>
          <w:lang w:val="de-DE"/>
        </w:rPr>
        <w:t xml:space="preserve"> </w:t>
      </w:r>
      <w:r w:rsidRPr="000C64D8">
        <w:rPr>
          <w:rFonts w:ascii="Verdana" w:hAnsi="Verdana" w:cs="Verdana"/>
          <w:lang w:val="de-DE"/>
        </w:rPr>
        <w:t>Falls Sie kein Sprachzertifikat in Englisch haben oder Ihr Sprachzertifikat in Englisch unter dem Niveau B2 liegt, ersuchen wie Sie, den nachfolgenden Fragebogen zur Selbsteinschätzung in Englisch auszufüllen:</w:t>
      </w:r>
    </w:p>
    <w:p w:rsidR="00BF3285" w:rsidRPr="000C64D8" w:rsidRDefault="00BF3285" w:rsidP="00B36608">
      <w:pPr>
        <w:spacing w:before="120" w:after="0"/>
        <w:rPr>
          <w:rFonts w:ascii="Verdana" w:hAnsi="Verdana" w:cs="Verdana"/>
          <w:lang w:val="de-DE"/>
        </w:rPr>
      </w:pPr>
    </w:p>
    <w:tbl>
      <w:tblPr>
        <w:tblW w:w="10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2"/>
      </w:tblGrid>
      <w:tr w:rsidR="00BF3285" w:rsidRPr="00933BB0">
        <w:trPr>
          <w:trHeight w:val="365"/>
        </w:trPr>
        <w:tc>
          <w:tcPr>
            <w:tcW w:w="10062" w:type="dxa"/>
            <w:shd w:val="clear" w:color="auto" w:fill="D9D9D9"/>
          </w:tcPr>
          <w:p w:rsidR="00BF3285" w:rsidRPr="00933BB0" w:rsidRDefault="00BF3285" w:rsidP="003235EC">
            <w:pPr>
              <w:spacing w:before="120" w:after="0"/>
              <w:jc w:val="center"/>
              <w:rPr>
                <w:rFonts w:ascii="Verdana" w:hAnsi="Verdana" w:cs="Verdana"/>
                <w:b/>
                <w:bCs/>
                <w:lang w:val="de-DE"/>
              </w:rPr>
            </w:pPr>
            <w:r w:rsidRPr="00933BB0">
              <w:rPr>
                <w:rFonts w:ascii="Verdana" w:hAnsi="Verdana" w:cs="Verdana"/>
                <w:b/>
                <w:bCs/>
                <w:lang w:val="de-DE"/>
              </w:rPr>
              <w:t>Fragebogen zur Selbsteinschätzung in Englisch:</w:t>
            </w:r>
          </w:p>
          <w:p w:rsidR="00BF3285" w:rsidRPr="00933BB0" w:rsidRDefault="00BF3285" w:rsidP="003235EC">
            <w:pPr>
              <w:spacing w:before="120" w:after="0"/>
              <w:jc w:val="center"/>
              <w:rPr>
                <w:rFonts w:ascii="Verdana" w:hAnsi="Verdana" w:cs="Verdana"/>
                <w:b/>
                <w:bCs/>
                <w:lang w:val="it-IT"/>
              </w:rPr>
            </w:pPr>
            <w:r w:rsidRPr="00933BB0">
              <w:rPr>
                <w:rFonts w:ascii="Verdana" w:hAnsi="Verdana" w:cs="Verdana"/>
                <w:b/>
                <w:bCs/>
                <w:lang w:val="it-IT"/>
              </w:rPr>
              <w:t>Questionario per l’autovalutazione delle competenze in inglese:</w:t>
            </w:r>
          </w:p>
          <w:p w:rsidR="00BF3285" w:rsidRPr="00933BB0" w:rsidRDefault="00BF3285" w:rsidP="003235EC">
            <w:pPr>
              <w:spacing w:before="120" w:after="0"/>
              <w:jc w:val="center"/>
              <w:rPr>
                <w:rFonts w:ascii="Verdana" w:hAnsi="Verdana" w:cs="Verdana"/>
                <w:b/>
                <w:bCs/>
              </w:rPr>
            </w:pPr>
            <w:r w:rsidRPr="00933BB0">
              <w:rPr>
                <w:rFonts w:ascii="Verdana" w:hAnsi="Verdana" w:cs="Verdana"/>
                <w:b/>
                <w:bCs/>
              </w:rPr>
              <w:t>Auto-evaluation of your language competence in English:</w:t>
            </w:r>
          </w:p>
          <w:p w:rsidR="00BF3285" w:rsidRPr="00933BB0" w:rsidRDefault="00BF3285" w:rsidP="003235EC">
            <w:pPr>
              <w:spacing w:before="120" w:after="0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</w:tc>
      </w:tr>
      <w:tr w:rsidR="00BF3285" w:rsidRPr="00933BB0">
        <w:trPr>
          <w:trHeight w:val="365"/>
        </w:trPr>
        <w:tc>
          <w:tcPr>
            <w:tcW w:w="10062" w:type="dxa"/>
          </w:tcPr>
          <w:p w:rsidR="00BF3285" w:rsidRPr="00933BB0" w:rsidRDefault="00BF3285" w:rsidP="003235EC">
            <w:pPr>
              <w:pStyle w:val="ListParagraph"/>
              <w:numPr>
                <w:ilvl w:val="0"/>
                <w:numId w:val="7"/>
              </w:numPr>
              <w:spacing w:before="120" w:after="0"/>
              <w:ind w:right="740"/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</w:pPr>
            <w:r w:rsidRPr="00933BB0"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  <w:t>Nullanfänger – Principiante assoluto - complete beginner:</w:t>
            </w:r>
          </w:p>
          <w:p w:rsidR="00BF3285" w:rsidRDefault="00BF3285" w:rsidP="003235EC">
            <w:pPr>
              <w:spacing w:before="120" w:after="0"/>
              <w:ind w:right="740"/>
              <w:jc w:val="center"/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</w:pPr>
            <w:r w:rsidRPr="00933BB0">
              <w:rPr>
                <w:rFonts w:ascii="Verdana" w:eastAsia="MS Gothic" w:hAnsi="MS Gothic" w:cs="MS Gothic" w:hint="eastAsia"/>
                <w:b/>
                <w:bCs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  <w:t xml:space="preserve"> Ja – Sì – Yes </w:t>
            </w:r>
          </w:p>
          <w:p w:rsidR="00BF3285" w:rsidRPr="00933BB0" w:rsidRDefault="00BF3285" w:rsidP="003235EC">
            <w:pPr>
              <w:spacing w:before="120" w:after="0"/>
              <w:ind w:right="740"/>
              <w:jc w:val="center"/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</w:pPr>
          </w:p>
          <w:p w:rsidR="00BF3285" w:rsidRPr="00933BB0" w:rsidRDefault="00BF3285" w:rsidP="003235EC">
            <w:pPr>
              <w:pStyle w:val="ListParagraph"/>
              <w:numPr>
                <w:ilvl w:val="0"/>
                <w:numId w:val="7"/>
              </w:numPr>
              <w:spacing w:before="120" w:after="0"/>
              <w:ind w:right="740"/>
              <w:rPr>
                <w:rFonts w:ascii="Verdana" w:hAnsi="Verdana" w:cs="Verdana"/>
                <w:sz w:val="20"/>
                <w:szCs w:val="20"/>
                <w:lang w:val="de-DE"/>
              </w:rPr>
            </w:pPr>
            <w:r w:rsidRPr="00933BB0">
              <w:rPr>
                <w:rFonts w:ascii="Verdana" w:hAnsi="Verdana" w:cs="Verdana"/>
                <w:sz w:val="20"/>
                <w:szCs w:val="20"/>
                <w:lang w:val="de-DE"/>
              </w:rPr>
              <w:t>In diesem Fall brauchen Sie das Formular nicht weiter auszufüllen</w:t>
            </w:r>
          </w:p>
          <w:p w:rsidR="00BF3285" w:rsidRPr="00933BB0" w:rsidRDefault="00BF3285" w:rsidP="003235EC">
            <w:pPr>
              <w:pStyle w:val="ListParagraph"/>
              <w:numPr>
                <w:ilvl w:val="0"/>
                <w:numId w:val="7"/>
              </w:numPr>
              <w:spacing w:before="120" w:after="0"/>
              <w:ind w:right="740"/>
              <w:rPr>
                <w:rFonts w:ascii="Verdana" w:hAnsi="Verdana" w:cs="Verdana"/>
                <w:sz w:val="20"/>
                <w:szCs w:val="20"/>
                <w:lang w:val="it-IT"/>
              </w:rPr>
            </w:pP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>In questo caso non è necessario compilare gli altri campi del modulo</w:t>
            </w:r>
          </w:p>
          <w:p w:rsidR="00BF3285" w:rsidRPr="00C169B7" w:rsidRDefault="00BF3285" w:rsidP="003235EC">
            <w:pPr>
              <w:pStyle w:val="ListParagraph"/>
              <w:numPr>
                <w:ilvl w:val="0"/>
                <w:numId w:val="7"/>
              </w:numPr>
              <w:spacing w:before="120" w:after="0"/>
              <w:ind w:right="740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933BB0">
              <w:rPr>
                <w:rFonts w:ascii="Verdana" w:hAnsi="Verdana" w:cs="Verdana"/>
                <w:sz w:val="20"/>
                <w:szCs w:val="20"/>
              </w:rPr>
              <w:t>In this case you don’t have to fill the rest of the form</w:t>
            </w:r>
          </w:p>
          <w:p w:rsidR="00BF3285" w:rsidRPr="00933BB0" w:rsidRDefault="00BF3285" w:rsidP="00C169B7">
            <w:pPr>
              <w:pStyle w:val="ListParagraph"/>
              <w:spacing w:before="120" w:after="0"/>
              <w:ind w:left="360" w:right="740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</w:tc>
      </w:tr>
    </w:tbl>
    <w:p w:rsidR="00BF3285" w:rsidRDefault="00BF3285"/>
    <w:p w:rsidR="00BF3285" w:rsidRDefault="00BF3285">
      <w:r>
        <w:br w:type="page"/>
      </w:r>
    </w:p>
    <w:tbl>
      <w:tblPr>
        <w:tblW w:w="10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0"/>
        <w:gridCol w:w="7232"/>
      </w:tblGrid>
      <w:tr w:rsidR="00BF3285" w:rsidRPr="00933BB0">
        <w:trPr>
          <w:trHeight w:val="1134"/>
        </w:trPr>
        <w:tc>
          <w:tcPr>
            <w:tcW w:w="2830" w:type="dxa"/>
            <w:vMerge w:val="restart"/>
            <w:vAlign w:val="center"/>
          </w:tcPr>
          <w:p w:rsidR="00BF3285" w:rsidRPr="00933BB0" w:rsidRDefault="00BF3285" w:rsidP="003235E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</w:pPr>
            <w:r w:rsidRPr="00933BB0"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  <w:t>Unterricht bisher</w:t>
            </w:r>
          </w:p>
          <w:p w:rsidR="00BF3285" w:rsidRPr="00933BB0" w:rsidRDefault="00BF3285" w:rsidP="003235E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</w:pPr>
            <w:r w:rsidRPr="00933BB0"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  <w:t>Corsi frequentati</w:t>
            </w:r>
          </w:p>
          <w:p w:rsidR="00BF3285" w:rsidRPr="00933BB0" w:rsidRDefault="00BF3285" w:rsidP="003235E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</w:pPr>
            <w:r w:rsidRPr="00933BB0"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  <w:t>Courses until now</w:t>
            </w:r>
          </w:p>
          <w:p w:rsidR="00BF3285" w:rsidRPr="00933BB0" w:rsidRDefault="00BF3285" w:rsidP="003235EC">
            <w:pPr>
              <w:spacing w:before="120" w:after="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7232" w:type="dxa"/>
          </w:tcPr>
          <w:p w:rsidR="00BF3285" w:rsidRPr="00933BB0" w:rsidRDefault="00BF3285" w:rsidP="003235EC">
            <w:pPr>
              <w:pStyle w:val="ListParagraph"/>
              <w:numPr>
                <w:ilvl w:val="0"/>
                <w:numId w:val="9"/>
              </w:numPr>
              <w:spacing w:before="120" w:after="0"/>
              <w:ind w:left="357" w:hanging="357"/>
              <w:jc w:val="both"/>
              <w:rPr>
                <w:rFonts w:ascii="Verdana" w:hAnsi="Verdana" w:cs="Verdana"/>
                <w:sz w:val="20"/>
                <w:szCs w:val="20"/>
                <w:lang w:val="it-IT"/>
              </w:rPr>
            </w:pPr>
            <w:r w:rsidRPr="00933BB0"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  <w:t>Wo – Dove – Where</w:t>
            </w:r>
          </w:p>
        </w:tc>
      </w:tr>
      <w:tr w:rsidR="00BF3285" w:rsidRPr="00933BB0">
        <w:trPr>
          <w:trHeight w:val="1134"/>
        </w:trPr>
        <w:tc>
          <w:tcPr>
            <w:tcW w:w="2830" w:type="dxa"/>
            <w:vMerge/>
            <w:vAlign w:val="center"/>
          </w:tcPr>
          <w:p w:rsidR="00BF3285" w:rsidRPr="00933BB0" w:rsidRDefault="00BF3285" w:rsidP="003235EC">
            <w:pPr>
              <w:spacing w:before="120" w:after="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7232" w:type="dxa"/>
          </w:tcPr>
          <w:p w:rsidR="00BF3285" w:rsidRPr="00933BB0" w:rsidRDefault="00BF3285" w:rsidP="003235EC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357" w:hanging="357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</w:pPr>
            <w:r w:rsidRPr="00933BB0"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  <w:t>Wie – Come – How</w:t>
            </w:r>
          </w:p>
        </w:tc>
      </w:tr>
      <w:tr w:rsidR="00BF3285" w:rsidRPr="00933BB0">
        <w:trPr>
          <w:trHeight w:val="1134"/>
        </w:trPr>
        <w:tc>
          <w:tcPr>
            <w:tcW w:w="2830" w:type="dxa"/>
            <w:vMerge/>
            <w:vAlign w:val="center"/>
          </w:tcPr>
          <w:p w:rsidR="00BF3285" w:rsidRPr="00933BB0" w:rsidRDefault="00BF3285" w:rsidP="003235EC">
            <w:pPr>
              <w:spacing w:before="120" w:after="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7232" w:type="dxa"/>
          </w:tcPr>
          <w:p w:rsidR="00BF3285" w:rsidRPr="00933BB0" w:rsidRDefault="00BF3285" w:rsidP="003235EC">
            <w:pPr>
              <w:pStyle w:val="ListParagraph"/>
              <w:numPr>
                <w:ilvl w:val="0"/>
                <w:numId w:val="9"/>
              </w:numPr>
              <w:spacing w:before="120" w:after="0"/>
              <w:ind w:left="357" w:hanging="357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</w:pPr>
            <w:r w:rsidRPr="00933BB0"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  <w:t>Wie lange – Per quanto tempo – For how long</w:t>
            </w:r>
          </w:p>
        </w:tc>
      </w:tr>
      <w:tr w:rsidR="00BF3285" w:rsidRPr="00933BB0">
        <w:trPr>
          <w:trHeight w:val="1134"/>
        </w:trPr>
        <w:tc>
          <w:tcPr>
            <w:tcW w:w="2830" w:type="dxa"/>
            <w:vMerge w:val="restart"/>
            <w:vAlign w:val="center"/>
          </w:tcPr>
          <w:p w:rsidR="00BF3285" w:rsidRPr="00933BB0" w:rsidRDefault="00BF3285" w:rsidP="003235EC">
            <w:pPr>
              <w:numPr>
                <w:ilvl w:val="0"/>
                <w:numId w:val="4"/>
              </w:numPr>
              <w:spacing w:after="0" w:line="240" w:lineRule="auto"/>
              <w:rPr>
                <w:rFonts w:ascii="Verdana" w:hAnsi="Verdana" w:cs="Verdana"/>
                <w:b/>
                <w:bCs/>
                <w:sz w:val="20"/>
                <w:szCs w:val="20"/>
                <w:lang w:val="de-DE"/>
              </w:rPr>
            </w:pPr>
            <w:r w:rsidRPr="00933BB0">
              <w:rPr>
                <w:rFonts w:ascii="Verdana" w:hAnsi="Verdana" w:cs="Verdana"/>
                <w:b/>
                <w:bCs/>
                <w:sz w:val="20"/>
                <w:szCs w:val="20"/>
                <w:lang w:val="de-DE"/>
              </w:rPr>
              <w:t xml:space="preserve">Selbsteinschätzung  </w:t>
            </w:r>
          </w:p>
          <w:p w:rsidR="00BF3285" w:rsidRPr="00933BB0" w:rsidRDefault="00BF3285" w:rsidP="003235EC">
            <w:pPr>
              <w:numPr>
                <w:ilvl w:val="0"/>
                <w:numId w:val="4"/>
              </w:numPr>
              <w:spacing w:after="0" w:line="240" w:lineRule="auto"/>
              <w:rPr>
                <w:rFonts w:ascii="Verdana" w:hAnsi="Verdana" w:cs="Verdana"/>
                <w:b/>
                <w:bCs/>
                <w:sz w:val="20"/>
                <w:szCs w:val="20"/>
                <w:lang w:val="de-DE"/>
              </w:rPr>
            </w:pPr>
            <w:r w:rsidRPr="00933BB0">
              <w:rPr>
                <w:rFonts w:ascii="Verdana" w:hAnsi="Verdana" w:cs="Verdana"/>
                <w:b/>
                <w:bCs/>
                <w:sz w:val="20"/>
                <w:szCs w:val="20"/>
                <w:lang w:val="de-DE"/>
              </w:rPr>
              <w:t>Autovalutazione</w:t>
            </w:r>
          </w:p>
          <w:p w:rsidR="00BF3285" w:rsidRPr="00933BB0" w:rsidRDefault="00BF3285" w:rsidP="003235EC">
            <w:pPr>
              <w:numPr>
                <w:ilvl w:val="0"/>
                <w:numId w:val="4"/>
              </w:numPr>
              <w:spacing w:after="0" w:line="240" w:lineRule="auto"/>
              <w:rPr>
                <w:rFonts w:ascii="Verdana" w:hAnsi="Verdana" w:cs="Verdana"/>
                <w:b/>
                <w:bCs/>
                <w:sz w:val="20"/>
                <w:szCs w:val="20"/>
                <w:lang w:val="de-DE"/>
              </w:rPr>
            </w:pPr>
            <w:r w:rsidRPr="00933BB0">
              <w:rPr>
                <w:rFonts w:ascii="Verdana" w:hAnsi="Verdana" w:cs="Verdana"/>
                <w:b/>
                <w:bCs/>
                <w:sz w:val="20"/>
                <w:szCs w:val="20"/>
                <w:lang w:val="de-DE"/>
              </w:rPr>
              <w:t>Self-assessment</w:t>
            </w:r>
          </w:p>
        </w:tc>
        <w:tc>
          <w:tcPr>
            <w:tcW w:w="7232" w:type="dxa"/>
          </w:tcPr>
          <w:p w:rsidR="00BF3285" w:rsidRPr="00933BB0" w:rsidRDefault="00BF3285" w:rsidP="003235EC">
            <w:pPr>
              <w:pStyle w:val="ListParagraph"/>
              <w:numPr>
                <w:ilvl w:val="0"/>
                <w:numId w:val="8"/>
              </w:numPr>
              <w:spacing w:before="120" w:after="0"/>
              <w:ind w:left="357" w:hanging="357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de-DE"/>
              </w:rPr>
            </w:pPr>
            <w:r w:rsidRPr="00933BB0">
              <w:rPr>
                <w:rFonts w:ascii="Verdana" w:hAnsi="Verdana" w:cs="Verdana"/>
                <w:b/>
                <w:bCs/>
                <w:sz w:val="20"/>
                <w:szCs w:val="20"/>
                <w:lang w:val="de-DE"/>
              </w:rPr>
              <w:t>Sprechen – Produzione orale – Speaking</w:t>
            </w:r>
          </w:p>
          <w:p w:rsidR="00BF3285" w:rsidRPr="00933BB0" w:rsidRDefault="00BF3285" w:rsidP="003235EC">
            <w:pPr>
              <w:spacing w:before="120" w:after="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de-DE"/>
              </w:rPr>
            </w:pP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A1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A2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B1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B2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C1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C2</w:t>
            </w:r>
          </w:p>
        </w:tc>
      </w:tr>
      <w:tr w:rsidR="00BF3285" w:rsidRPr="00933BB0">
        <w:trPr>
          <w:trHeight w:val="1134"/>
        </w:trPr>
        <w:tc>
          <w:tcPr>
            <w:tcW w:w="2830" w:type="dxa"/>
            <w:vMerge/>
            <w:vAlign w:val="center"/>
          </w:tcPr>
          <w:p w:rsidR="00BF3285" w:rsidRPr="00933BB0" w:rsidRDefault="00BF3285" w:rsidP="003235EC">
            <w:pPr>
              <w:spacing w:before="120" w:after="0"/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7232" w:type="dxa"/>
          </w:tcPr>
          <w:p w:rsidR="00BF3285" w:rsidRPr="00933BB0" w:rsidRDefault="00BF3285" w:rsidP="003235EC">
            <w:pPr>
              <w:pStyle w:val="ListParagraph"/>
              <w:numPr>
                <w:ilvl w:val="0"/>
                <w:numId w:val="8"/>
              </w:numPr>
              <w:spacing w:before="120" w:after="0" w:line="240" w:lineRule="auto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de-DE"/>
              </w:rPr>
            </w:pPr>
            <w:r w:rsidRPr="00933BB0">
              <w:rPr>
                <w:rFonts w:ascii="Verdana" w:hAnsi="Verdana" w:cs="Verdana"/>
                <w:b/>
                <w:bCs/>
                <w:sz w:val="20"/>
                <w:szCs w:val="20"/>
                <w:lang w:val="de-DE"/>
              </w:rPr>
              <w:t>Schreiben – Produzione scritta –Writing</w:t>
            </w:r>
          </w:p>
          <w:p w:rsidR="00BF3285" w:rsidRPr="00933BB0" w:rsidRDefault="00BF3285" w:rsidP="003235EC">
            <w:pPr>
              <w:spacing w:before="120" w:after="0"/>
              <w:ind w:right="740"/>
              <w:rPr>
                <w:rFonts w:ascii="Verdana" w:hAnsi="Verdana" w:cs="Verdana"/>
                <w:sz w:val="20"/>
                <w:szCs w:val="20"/>
                <w:lang w:val="it-IT"/>
              </w:rPr>
            </w:pP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A1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A2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B1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B2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C1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C2</w:t>
            </w:r>
          </w:p>
        </w:tc>
      </w:tr>
      <w:tr w:rsidR="00BF3285" w:rsidRPr="00933BB0">
        <w:trPr>
          <w:trHeight w:val="1134"/>
        </w:trPr>
        <w:tc>
          <w:tcPr>
            <w:tcW w:w="2830" w:type="dxa"/>
            <w:vMerge/>
            <w:vAlign w:val="center"/>
          </w:tcPr>
          <w:p w:rsidR="00BF3285" w:rsidRPr="00933BB0" w:rsidRDefault="00BF3285" w:rsidP="003235EC">
            <w:pPr>
              <w:spacing w:before="120" w:after="0"/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7232" w:type="dxa"/>
          </w:tcPr>
          <w:p w:rsidR="00BF3285" w:rsidRPr="00933BB0" w:rsidRDefault="00BF3285" w:rsidP="003235EC">
            <w:pPr>
              <w:pStyle w:val="ListParagraph"/>
              <w:numPr>
                <w:ilvl w:val="0"/>
                <w:numId w:val="8"/>
              </w:numPr>
              <w:spacing w:before="120" w:after="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</w:pPr>
            <w:r w:rsidRPr="00933BB0"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  <w:t>Lesen – Comprensione di testo – Reading</w:t>
            </w:r>
          </w:p>
          <w:p w:rsidR="00BF3285" w:rsidRPr="00933BB0" w:rsidRDefault="00BF3285" w:rsidP="003235EC">
            <w:pPr>
              <w:spacing w:before="120" w:after="0"/>
              <w:jc w:val="both"/>
              <w:rPr>
                <w:rFonts w:ascii="Verdana" w:hAnsi="Verdana" w:cs="Verdana"/>
                <w:sz w:val="20"/>
                <w:szCs w:val="20"/>
                <w:lang w:val="it-IT"/>
              </w:rPr>
            </w:pP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A1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A2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B1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B2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C1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C2</w:t>
            </w:r>
          </w:p>
        </w:tc>
      </w:tr>
      <w:tr w:rsidR="00BF3285" w:rsidRPr="00933BB0">
        <w:trPr>
          <w:trHeight w:val="1134"/>
        </w:trPr>
        <w:tc>
          <w:tcPr>
            <w:tcW w:w="2830" w:type="dxa"/>
            <w:vMerge/>
            <w:vAlign w:val="center"/>
          </w:tcPr>
          <w:p w:rsidR="00BF3285" w:rsidRPr="00933BB0" w:rsidRDefault="00BF3285" w:rsidP="003235EC">
            <w:pPr>
              <w:spacing w:before="120" w:after="0"/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7232" w:type="dxa"/>
          </w:tcPr>
          <w:p w:rsidR="00BF3285" w:rsidRPr="00933BB0" w:rsidRDefault="00BF3285" w:rsidP="003235EC">
            <w:pPr>
              <w:pStyle w:val="ListParagraph"/>
              <w:numPr>
                <w:ilvl w:val="0"/>
                <w:numId w:val="8"/>
              </w:numPr>
              <w:spacing w:before="120" w:after="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</w:pPr>
            <w:r w:rsidRPr="00933BB0"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  <w:t>Hören – Ascolto – Listening</w:t>
            </w:r>
          </w:p>
          <w:p w:rsidR="00BF3285" w:rsidRPr="00933BB0" w:rsidRDefault="00BF3285" w:rsidP="003235EC">
            <w:pPr>
              <w:spacing w:before="120" w:after="0"/>
              <w:jc w:val="both"/>
              <w:rPr>
                <w:rFonts w:ascii="Verdana" w:hAnsi="Verdana" w:cs="Verdana"/>
                <w:sz w:val="20"/>
                <w:szCs w:val="20"/>
                <w:lang w:val="it-IT"/>
              </w:rPr>
            </w:pP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A1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A2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B1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B2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C1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C2</w:t>
            </w:r>
          </w:p>
        </w:tc>
      </w:tr>
      <w:tr w:rsidR="00BF3285" w:rsidRPr="00933BB0">
        <w:trPr>
          <w:trHeight w:val="1134"/>
        </w:trPr>
        <w:tc>
          <w:tcPr>
            <w:tcW w:w="2830" w:type="dxa"/>
            <w:vMerge/>
            <w:vAlign w:val="center"/>
          </w:tcPr>
          <w:p w:rsidR="00BF3285" w:rsidRPr="00933BB0" w:rsidRDefault="00BF3285" w:rsidP="003235EC">
            <w:pPr>
              <w:spacing w:before="120" w:after="0"/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7232" w:type="dxa"/>
          </w:tcPr>
          <w:p w:rsidR="00BF3285" w:rsidRPr="00933BB0" w:rsidRDefault="00BF3285" w:rsidP="003235EC">
            <w:pPr>
              <w:pStyle w:val="ListParagraph"/>
              <w:numPr>
                <w:ilvl w:val="0"/>
                <w:numId w:val="8"/>
              </w:numPr>
              <w:spacing w:before="120" w:after="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de-DE"/>
              </w:rPr>
            </w:pPr>
            <w:r w:rsidRPr="00933BB0"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  <w:t>Gesamte</w:t>
            </w:r>
            <w:r w:rsidRPr="00933BB0">
              <w:rPr>
                <w:rFonts w:ascii="Verdana" w:hAnsi="Verdana" w:cs="Verdana"/>
                <w:b/>
                <w:bCs/>
                <w:sz w:val="20"/>
                <w:szCs w:val="20"/>
                <w:lang w:val="de-DE"/>
              </w:rPr>
              <w:t>inschätzung – Valutazione globale – Overall level</w:t>
            </w:r>
          </w:p>
          <w:p w:rsidR="00BF3285" w:rsidRPr="00933BB0" w:rsidRDefault="00BF3285" w:rsidP="003235EC">
            <w:pPr>
              <w:spacing w:before="120" w:after="0"/>
              <w:jc w:val="both"/>
              <w:rPr>
                <w:rFonts w:ascii="Verdana" w:hAnsi="Verdana" w:cs="Verdana"/>
                <w:sz w:val="20"/>
                <w:szCs w:val="20"/>
                <w:lang w:val="it-IT"/>
              </w:rPr>
            </w:pP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A1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A2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B1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B2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C1    </w:t>
            </w:r>
            <w:r w:rsidRPr="00933BB0">
              <w:rPr>
                <w:rFonts w:ascii="Verdana" w:eastAsia="MS Gothic" w:hAnsi="MS Gothic" w:cs="MS Gothic" w:hint="eastAsia"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sz w:val="20"/>
                <w:szCs w:val="20"/>
                <w:lang w:val="it-IT"/>
              </w:rPr>
              <w:t xml:space="preserve"> C2</w:t>
            </w:r>
          </w:p>
          <w:p w:rsidR="00BF3285" w:rsidRPr="00933BB0" w:rsidRDefault="00BF3285" w:rsidP="003235EC">
            <w:pPr>
              <w:spacing w:before="120" w:after="0"/>
              <w:jc w:val="both"/>
              <w:rPr>
                <w:rFonts w:ascii="Verdana" w:hAnsi="Verdana" w:cs="Verdana"/>
                <w:sz w:val="20"/>
                <w:szCs w:val="20"/>
                <w:lang w:val="de-DE"/>
              </w:rPr>
            </w:pPr>
          </w:p>
        </w:tc>
      </w:tr>
      <w:tr w:rsidR="00BF3285" w:rsidRPr="00933BB0">
        <w:trPr>
          <w:trHeight w:val="1134"/>
        </w:trPr>
        <w:tc>
          <w:tcPr>
            <w:tcW w:w="2830" w:type="dxa"/>
            <w:vMerge/>
            <w:vAlign w:val="center"/>
          </w:tcPr>
          <w:p w:rsidR="00BF3285" w:rsidRPr="00933BB0" w:rsidRDefault="00BF3285" w:rsidP="003235EC">
            <w:pPr>
              <w:spacing w:before="120" w:after="0"/>
              <w:rPr>
                <w:rFonts w:ascii="Verdana" w:hAnsi="Verdana" w:cs="Verdana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7232" w:type="dxa"/>
          </w:tcPr>
          <w:p w:rsidR="00BF3285" w:rsidRPr="00933BB0" w:rsidRDefault="00BF3285" w:rsidP="00AD75AD">
            <w:pPr>
              <w:spacing w:before="120" w:after="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</w:pPr>
            <w:r w:rsidRPr="00933BB0"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  <w:t xml:space="preserve">Anmerkungen – Osservazioni – Comments </w:t>
            </w:r>
          </w:p>
          <w:p w:rsidR="00BF3285" w:rsidRPr="00933BB0" w:rsidRDefault="00BF3285" w:rsidP="00AD75AD">
            <w:pPr>
              <w:spacing w:before="120" w:after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</w:tc>
      </w:tr>
      <w:tr w:rsidR="00BF3285" w:rsidRPr="00C169B7">
        <w:trPr>
          <w:trHeight w:val="365"/>
        </w:trPr>
        <w:tc>
          <w:tcPr>
            <w:tcW w:w="10062" w:type="dxa"/>
            <w:gridSpan w:val="2"/>
          </w:tcPr>
          <w:p w:rsidR="00BF3285" w:rsidRPr="00933BB0" w:rsidRDefault="00BF3285" w:rsidP="005300C8">
            <w:pPr>
              <w:pStyle w:val="ListParagraph"/>
              <w:numPr>
                <w:ilvl w:val="0"/>
                <w:numId w:val="11"/>
              </w:numPr>
              <w:spacing w:before="120" w:after="0"/>
              <w:ind w:right="740"/>
              <w:rPr>
                <w:rFonts w:ascii="Verdana" w:hAnsi="Verdana" w:cs="Verdana"/>
                <w:b/>
                <w:bCs/>
                <w:sz w:val="20"/>
                <w:szCs w:val="20"/>
                <w:lang w:val="de-DE"/>
              </w:rPr>
            </w:pPr>
            <w:r w:rsidRPr="00933BB0">
              <w:rPr>
                <w:rFonts w:ascii="Verdana" w:hAnsi="Verdana" w:cs="Verdana"/>
                <w:b/>
                <w:bCs/>
                <w:sz w:val="20"/>
                <w:szCs w:val="20"/>
                <w:lang w:val="de-DE"/>
              </w:rPr>
              <w:t xml:space="preserve">Der Englischkurs sollte stattfinden in: </w:t>
            </w:r>
          </w:p>
          <w:p w:rsidR="00BF3285" w:rsidRPr="00933BB0" w:rsidRDefault="00BF3285" w:rsidP="005300C8">
            <w:pPr>
              <w:pStyle w:val="ListParagraph"/>
              <w:numPr>
                <w:ilvl w:val="0"/>
                <w:numId w:val="11"/>
              </w:numPr>
              <w:spacing w:before="120" w:after="0"/>
              <w:ind w:right="740"/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</w:pPr>
            <w:r w:rsidRPr="00933BB0"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  <w:t>Il corso d’inglese dovrebbe svolgersi a:</w:t>
            </w:r>
          </w:p>
          <w:p w:rsidR="00BF3285" w:rsidRPr="00933BB0" w:rsidRDefault="00BF3285" w:rsidP="005300C8">
            <w:pPr>
              <w:pStyle w:val="ListParagraph"/>
              <w:numPr>
                <w:ilvl w:val="0"/>
                <w:numId w:val="11"/>
              </w:numPr>
              <w:spacing w:before="120" w:after="0"/>
              <w:ind w:right="740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933BB0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The English course should take place in: </w:t>
            </w:r>
          </w:p>
          <w:p w:rsidR="00BF3285" w:rsidRPr="00933BB0" w:rsidRDefault="00BF3285" w:rsidP="005300C8">
            <w:pPr>
              <w:spacing w:before="120" w:after="0"/>
              <w:ind w:right="740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:rsidR="00BF3285" w:rsidRPr="00933BB0" w:rsidRDefault="00BF3285" w:rsidP="005300C8">
            <w:pPr>
              <w:spacing w:before="120" w:after="0"/>
              <w:ind w:right="740"/>
              <w:jc w:val="center"/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</w:pPr>
            <w:r w:rsidRPr="00933BB0">
              <w:rPr>
                <w:rFonts w:ascii="Verdana" w:eastAsia="MS Gothic" w:hAnsi="MS Gothic" w:cs="MS Gothic" w:hint="eastAsia"/>
                <w:b/>
                <w:bCs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  <w:t xml:space="preserve"> Bozen - Bolzano </w:t>
            </w:r>
          </w:p>
          <w:p w:rsidR="00BF3285" w:rsidRPr="00933BB0" w:rsidRDefault="00BF3285" w:rsidP="00C169B7">
            <w:pPr>
              <w:spacing w:before="120" w:after="0"/>
              <w:ind w:right="740"/>
              <w:jc w:val="center"/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</w:pPr>
            <w:r w:rsidRPr="00933BB0">
              <w:rPr>
                <w:rFonts w:ascii="Verdana" w:eastAsia="MS Gothic" w:hAnsi="MS Gothic" w:cs="MS Gothic" w:hint="eastAsia"/>
                <w:b/>
                <w:bCs/>
                <w:sz w:val="20"/>
                <w:szCs w:val="20"/>
                <w:lang w:val="it-IT"/>
              </w:rPr>
              <w:t>☐</w:t>
            </w:r>
            <w:r w:rsidRPr="00933BB0"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  <w:t xml:space="preserve"> Brixen - Bressanone </w:t>
            </w:r>
          </w:p>
          <w:p w:rsidR="00BF3285" w:rsidRPr="00C169B7" w:rsidRDefault="00BF3285" w:rsidP="005300C8">
            <w:pPr>
              <w:spacing w:before="120" w:after="0"/>
              <w:ind w:right="740"/>
              <w:jc w:val="center"/>
              <w:rPr>
                <w:rFonts w:ascii="Verdana" w:hAnsi="Verdana" w:cs="Verdana"/>
                <w:b/>
                <w:bCs/>
                <w:sz w:val="20"/>
                <w:szCs w:val="20"/>
                <w:lang w:val="it-IT"/>
              </w:rPr>
            </w:pPr>
          </w:p>
        </w:tc>
      </w:tr>
    </w:tbl>
    <w:p w:rsidR="00BF3285" w:rsidRPr="00C169B7" w:rsidRDefault="00BF3285">
      <w:pPr>
        <w:rPr>
          <w:rFonts w:ascii="Verdana" w:hAnsi="Verdana" w:cs="Verdana"/>
          <w:b/>
          <w:bCs/>
          <w:sz w:val="20"/>
          <w:szCs w:val="20"/>
          <w:lang w:val="it-IT"/>
        </w:rPr>
      </w:pPr>
    </w:p>
    <w:p w:rsidR="00BF3285" w:rsidRPr="000C64D8" w:rsidRDefault="00BF3285" w:rsidP="000C64D8">
      <w:pPr>
        <w:spacing w:before="120" w:after="0"/>
        <w:rPr>
          <w:rFonts w:ascii="Verdana" w:hAnsi="Verdana" w:cs="Verdana"/>
          <w:sz w:val="20"/>
          <w:szCs w:val="20"/>
          <w:lang w:val="de-DE"/>
        </w:rPr>
      </w:pPr>
      <w:r w:rsidRPr="000C64D8">
        <w:rPr>
          <w:rFonts w:ascii="Verdana" w:hAnsi="Verdana" w:cs="Verdana"/>
          <w:b/>
          <w:bCs/>
          <w:sz w:val="20"/>
          <w:szCs w:val="20"/>
          <w:u w:val="single"/>
          <w:lang w:val="de-DE"/>
        </w:rPr>
        <w:t>Anmerkung:</w:t>
      </w:r>
      <w:r>
        <w:rPr>
          <w:rFonts w:ascii="Verdana" w:hAnsi="Verdana" w:cs="Verdana"/>
          <w:b/>
          <w:bCs/>
          <w:sz w:val="20"/>
          <w:szCs w:val="20"/>
          <w:lang w:val="de-DE"/>
        </w:rPr>
        <w:t xml:space="preserve"> </w:t>
      </w:r>
      <w:r w:rsidRPr="000C64D8">
        <w:rPr>
          <w:rFonts w:ascii="Verdana" w:hAnsi="Verdana" w:cs="Verdana"/>
          <w:sz w:val="20"/>
          <w:szCs w:val="20"/>
          <w:lang w:val="de-DE"/>
        </w:rPr>
        <w:t xml:space="preserve">Bitte schicken Sie eine E-Mail mit dem ausgefüllten Fragenbogen innerhalb </w:t>
      </w:r>
      <w:r>
        <w:rPr>
          <w:rFonts w:ascii="Verdana" w:hAnsi="Verdana" w:cs="Verdana"/>
          <w:sz w:val="20"/>
          <w:szCs w:val="20"/>
          <w:lang w:val="de-DE"/>
        </w:rPr>
        <w:t>30.09.2013</w:t>
      </w:r>
      <w:r w:rsidRPr="000C64D8">
        <w:rPr>
          <w:rFonts w:ascii="Verdana" w:hAnsi="Verdana" w:cs="Verdana"/>
          <w:sz w:val="20"/>
          <w:szCs w:val="20"/>
          <w:lang w:val="de-DE"/>
        </w:rPr>
        <w:t xml:space="preserve"> an: </w:t>
      </w:r>
      <w:hyperlink r:id="rId5" w:history="1">
        <w:r w:rsidRPr="000C64D8">
          <w:rPr>
            <w:rStyle w:val="FollowedHyperlink"/>
            <w:rFonts w:ascii="Verdana" w:hAnsi="Verdana" w:cs="Verdana"/>
            <w:lang w:val="de-DE"/>
          </w:rPr>
          <w:t>language.centre@unibz.it</w:t>
        </w:r>
      </w:hyperlink>
    </w:p>
    <w:p w:rsidR="00BF3285" w:rsidRPr="000C64D8" w:rsidRDefault="00BF3285">
      <w:pPr>
        <w:rPr>
          <w:rFonts w:ascii="Verdana" w:hAnsi="Verdana" w:cs="Verdana"/>
          <w:b/>
          <w:bCs/>
          <w:sz w:val="20"/>
          <w:szCs w:val="20"/>
          <w:lang w:val="de-DE"/>
        </w:rPr>
      </w:pPr>
    </w:p>
    <w:sectPr w:rsidR="00BF3285" w:rsidRPr="000C64D8" w:rsidSect="003235EC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576C6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9BA75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89439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5059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4E95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70A02B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A0021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85023A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787EE5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F02CB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6A047B4"/>
    <w:multiLevelType w:val="hybridMultilevel"/>
    <w:tmpl w:val="11E606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08F664B8"/>
    <w:multiLevelType w:val="hybridMultilevel"/>
    <w:tmpl w:val="606A31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0F9A45D5"/>
    <w:multiLevelType w:val="hybridMultilevel"/>
    <w:tmpl w:val="46B293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61E4EA4"/>
    <w:multiLevelType w:val="hybridMultilevel"/>
    <w:tmpl w:val="54BC283C"/>
    <w:lvl w:ilvl="0" w:tplc="A78048F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cs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41C29CD"/>
    <w:multiLevelType w:val="hybridMultilevel"/>
    <w:tmpl w:val="AB46356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">
    <w:nsid w:val="4BE71E27"/>
    <w:multiLevelType w:val="hybridMultilevel"/>
    <w:tmpl w:val="0332ED2A"/>
    <w:lvl w:ilvl="0" w:tplc="A78048F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cs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9042BDD"/>
    <w:multiLevelType w:val="hybridMultilevel"/>
    <w:tmpl w:val="D58E693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>
    <w:nsid w:val="645146C9"/>
    <w:multiLevelType w:val="hybridMultilevel"/>
    <w:tmpl w:val="C422CB58"/>
    <w:lvl w:ilvl="0" w:tplc="A78048F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cs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4CE670D"/>
    <w:multiLevelType w:val="hybridMultilevel"/>
    <w:tmpl w:val="53D0E566"/>
    <w:lvl w:ilvl="0" w:tplc="A78048F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cs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7D16561"/>
    <w:multiLevelType w:val="hybridMultilevel"/>
    <w:tmpl w:val="0CE2BB7A"/>
    <w:lvl w:ilvl="0" w:tplc="A78048F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cs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8B33819"/>
    <w:multiLevelType w:val="hybridMultilevel"/>
    <w:tmpl w:val="0CAA161A"/>
    <w:lvl w:ilvl="0" w:tplc="A78048F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cs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19"/>
  </w:num>
  <w:num w:numId="5">
    <w:abstractNumId w:val="20"/>
  </w:num>
  <w:num w:numId="6">
    <w:abstractNumId w:val="18"/>
  </w:num>
  <w:num w:numId="7">
    <w:abstractNumId w:val="16"/>
  </w:num>
  <w:num w:numId="8">
    <w:abstractNumId w:val="11"/>
  </w:num>
  <w:num w:numId="9">
    <w:abstractNumId w:val="12"/>
  </w:num>
  <w:num w:numId="10">
    <w:abstractNumId w:val="10"/>
  </w:num>
  <w:num w:numId="11">
    <w:abstractNumId w:val="1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283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4F6A"/>
    <w:rsid w:val="000629E3"/>
    <w:rsid w:val="00076AA1"/>
    <w:rsid w:val="000C64D8"/>
    <w:rsid w:val="000E5048"/>
    <w:rsid w:val="001244E5"/>
    <w:rsid w:val="001726FE"/>
    <w:rsid w:val="001A00E7"/>
    <w:rsid w:val="001E6B21"/>
    <w:rsid w:val="002F33AE"/>
    <w:rsid w:val="00304F6A"/>
    <w:rsid w:val="003235EC"/>
    <w:rsid w:val="003714FB"/>
    <w:rsid w:val="0042348A"/>
    <w:rsid w:val="004D2396"/>
    <w:rsid w:val="004E0656"/>
    <w:rsid w:val="005300C8"/>
    <w:rsid w:val="00576059"/>
    <w:rsid w:val="00615A53"/>
    <w:rsid w:val="007C5678"/>
    <w:rsid w:val="007F20B4"/>
    <w:rsid w:val="008A6150"/>
    <w:rsid w:val="00907EFE"/>
    <w:rsid w:val="00933BB0"/>
    <w:rsid w:val="009B0875"/>
    <w:rsid w:val="00A23936"/>
    <w:rsid w:val="00AD75AD"/>
    <w:rsid w:val="00AF3FCA"/>
    <w:rsid w:val="00B36608"/>
    <w:rsid w:val="00BA2ABB"/>
    <w:rsid w:val="00BF3285"/>
    <w:rsid w:val="00C169B7"/>
    <w:rsid w:val="00C67406"/>
    <w:rsid w:val="00CE3007"/>
    <w:rsid w:val="00DB149C"/>
    <w:rsid w:val="00E22AE8"/>
    <w:rsid w:val="00EA7509"/>
    <w:rsid w:val="00EE5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678"/>
    <w:pPr>
      <w:spacing w:after="160" w:line="259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714F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D2396"/>
    <w:pPr>
      <w:spacing w:after="0" w:line="240" w:lineRule="auto"/>
    </w:pPr>
    <w:rPr>
      <w:rFonts w:ascii="Tahoma" w:hAnsi="Tahoma" w:cs="Tahoma"/>
      <w:sz w:val="16"/>
      <w:szCs w:val="16"/>
      <w:lang w:eastAsia="it-I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39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B36608"/>
    <w:rPr>
      <w:color w:val="0563C1"/>
      <w:u w:val="single"/>
    </w:rPr>
  </w:style>
  <w:style w:type="table" w:styleId="TableGrid">
    <w:name w:val="Table Grid"/>
    <w:basedOn w:val="TableNormal"/>
    <w:uiPriority w:val="99"/>
    <w:rsid w:val="00E22AE8"/>
    <w:pPr>
      <w:spacing w:after="160" w:line="259" w:lineRule="auto"/>
    </w:pPr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rsid w:val="000C64D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2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anguage.centre@unibz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407</Words>
  <Characters>2320</Characters>
  <Application>Microsoft Office Outlook</Application>
  <DocSecurity>0</DocSecurity>
  <Lines>0</Lines>
  <Paragraphs>0</Paragraphs>
  <ScaleCrop>false</ScaleCrop>
  <Company>Scientific Network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das Sprachenzentrum der Freien Universität Bozen</dc:title>
  <dc:subject/>
  <dc:creator>Admin</dc:creator>
  <cp:keywords/>
  <dc:description/>
  <cp:lastModifiedBy>Stephan Tschigg</cp:lastModifiedBy>
  <cp:revision>2</cp:revision>
  <cp:lastPrinted>2013-09-02T14:01:00Z</cp:lastPrinted>
  <dcterms:created xsi:type="dcterms:W3CDTF">2013-09-05T09:14:00Z</dcterms:created>
  <dcterms:modified xsi:type="dcterms:W3CDTF">2013-09-05T09:14:00Z</dcterms:modified>
</cp:coreProperties>
</file>